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2F5E" w14:textId="77777777" w:rsidR="00F53D69" w:rsidRDefault="00F53D69" w:rsidP="00F53D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BAXSTER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7B730994" w14:textId="77777777" w:rsidR="00F53D69" w:rsidRDefault="00F53D69" w:rsidP="00F53D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Scarborough. Fisherman.</w:t>
      </w:r>
    </w:p>
    <w:p w14:paraId="07436A48" w14:textId="77777777" w:rsidR="00F53D69" w:rsidRDefault="00F53D69" w:rsidP="00F53D69">
      <w:pPr>
        <w:pStyle w:val="NoSpacing"/>
        <w:rPr>
          <w:rFonts w:cs="Times New Roman"/>
          <w:szCs w:val="24"/>
        </w:rPr>
      </w:pPr>
    </w:p>
    <w:p w14:paraId="4050F4D8" w14:textId="77777777" w:rsidR="00F53D69" w:rsidRDefault="00F53D69" w:rsidP="00F53D69">
      <w:pPr>
        <w:pStyle w:val="NoSpacing"/>
        <w:rPr>
          <w:rFonts w:cs="Times New Roman"/>
          <w:szCs w:val="24"/>
        </w:rPr>
      </w:pPr>
    </w:p>
    <w:p w14:paraId="7CCDCE25" w14:textId="77777777" w:rsidR="00F53D69" w:rsidRDefault="00F53D69" w:rsidP="00F53D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Thomas Sage of Scarborough(q.v.) brought a plaint of debt against him,</w:t>
      </w:r>
    </w:p>
    <w:p w14:paraId="7E6A4CCF" w14:textId="77777777" w:rsidR="00F53D69" w:rsidRDefault="00F53D69" w:rsidP="00F53D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4F11ACA4" w14:textId="77777777" w:rsidR="00F53D69" w:rsidRDefault="00F53D69" w:rsidP="00F53D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E5191">
          <w:rPr>
            <w:rStyle w:val="Hyperlink"/>
            <w:rFonts w:cs="Times New Roman"/>
            <w:szCs w:val="24"/>
          </w:rPr>
          <w:t>http://aalt.law.uh.edu/Indices/CP40Indices/CP40no931/CP40no931Pl.htm</w:t>
        </w:r>
      </w:hyperlink>
      <w:r>
        <w:rPr>
          <w:rFonts w:cs="Times New Roman"/>
          <w:szCs w:val="24"/>
        </w:rPr>
        <w:t xml:space="preserve"> )</w:t>
      </w:r>
    </w:p>
    <w:p w14:paraId="7418EAC3" w14:textId="77777777" w:rsidR="00F53D69" w:rsidRDefault="00F53D69" w:rsidP="00F53D69">
      <w:pPr>
        <w:pStyle w:val="NoSpacing"/>
        <w:rPr>
          <w:rFonts w:cs="Times New Roman"/>
          <w:szCs w:val="24"/>
        </w:rPr>
      </w:pPr>
    </w:p>
    <w:p w14:paraId="7AF33D36" w14:textId="77777777" w:rsidR="00F53D69" w:rsidRDefault="00F53D69" w:rsidP="00F53D69">
      <w:pPr>
        <w:pStyle w:val="NoSpacing"/>
        <w:rPr>
          <w:rFonts w:cs="Times New Roman"/>
          <w:szCs w:val="24"/>
        </w:rPr>
      </w:pPr>
    </w:p>
    <w:p w14:paraId="608042EA" w14:textId="77777777" w:rsidR="00F53D69" w:rsidRDefault="00F53D69" w:rsidP="00F53D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0F55BE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55CB2" w14:textId="77777777" w:rsidR="00F53D69" w:rsidRDefault="00F53D69" w:rsidP="009139A6">
      <w:r>
        <w:separator/>
      </w:r>
    </w:p>
  </w:endnote>
  <w:endnote w:type="continuationSeparator" w:id="0">
    <w:p w14:paraId="00AC89DF" w14:textId="77777777" w:rsidR="00F53D69" w:rsidRDefault="00F53D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D2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81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9ED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73DCA" w14:textId="77777777" w:rsidR="00F53D69" w:rsidRDefault="00F53D69" w:rsidP="009139A6">
      <w:r>
        <w:separator/>
      </w:r>
    </w:p>
  </w:footnote>
  <w:footnote w:type="continuationSeparator" w:id="0">
    <w:p w14:paraId="7504D012" w14:textId="77777777" w:rsidR="00F53D69" w:rsidRDefault="00F53D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6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E3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90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69"/>
    <w:rsid w:val="00044A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5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86086"/>
  <w15:chartTrackingRefBased/>
  <w15:docId w15:val="{C540E708-4911-47B9-B729-A781290D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3D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2025-01-30T15:25:00Z</dcterms:created>
  <dcterms:modified xsi:type="dcterms:W3CDTF">2025-01-30T15:26:00Z</dcterms:modified>
</cp:coreProperties>
</file>